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CC4A" w14:textId="0D85C1C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TSG-SA3 Meeting #</w:t>
      </w:r>
      <w:r w:rsidR="000318AF">
        <w:rPr>
          <w:b/>
          <w:noProof/>
          <w:sz w:val="24"/>
        </w:rPr>
        <w:t>12</w:t>
      </w:r>
      <w:r w:rsidR="00E90B9A">
        <w:rPr>
          <w:rFonts w:hint="eastAsia"/>
          <w:b/>
          <w:noProof/>
          <w:sz w:val="24"/>
          <w:lang w:eastAsia="ko-KR"/>
        </w:rPr>
        <w:t>5</w:t>
      </w:r>
      <w:r w:rsidR="000318AF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318AF">
        <w:rPr>
          <w:b/>
          <w:i/>
          <w:noProof/>
          <w:sz w:val="28"/>
        </w:rPr>
        <w:t>25</w:t>
      </w:r>
      <w:r w:rsidR="00AE5214">
        <w:rPr>
          <w:b/>
          <w:i/>
          <w:noProof/>
          <w:sz w:val="28"/>
        </w:rPr>
        <w:t>4504</w:t>
      </w:r>
    </w:p>
    <w:p w14:paraId="3A7BAEE1" w14:textId="64046E70" w:rsidR="004E3939" w:rsidRPr="00DA53A0" w:rsidRDefault="00E90B9A" w:rsidP="00A57D88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ko-KR"/>
        </w:rPr>
        <w:t>Dallas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 w:rsidR="0000123D">
        <w:rPr>
          <w:rFonts w:hint="eastAsia"/>
          <w:sz w:val="24"/>
          <w:lang w:eastAsia="ko-KR"/>
        </w:rPr>
        <w:t>US</w:t>
      </w:r>
      <w:r w:rsidR="00A57D88">
        <w:rPr>
          <w:sz w:val="24"/>
        </w:rPr>
        <w:t xml:space="preserve">, </w:t>
      </w:r>
      <w:r w:rsidR="000318AF">
        <w:rPr>
          <w:sz w:val="24"/>
        </w:rPr>
        <w:t xml:space="preserve">17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 w:rsidR="000318AF">
        <w:rPr>
          <w:sz w:val="24"/>
        </w:rPr>
        <w:t xml:space="preserve">21 </w:t>
      </w:r>
      <w:r w:rsidR="0000123D">
        <w:rPr>
          <w:rFonts w:hint="eastAsia"/>
          <w:sz w:val="24"/>
          <w:lang w:eastAsia="ko-KR"/>
        </w:rPr>
        <w:t>November</w:t>
      </w:r>
      <w:r w:rsidR="000318AF">
        <w:rPr>
          <w:sz w:val="24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8E9A2A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on </w:t>
      </w:r>
      <w:r w:rsidR="00885FD7">
        <w:rPr>
          <w:rFonts w:ascii="Arial" w:hAnsi="Arial" w:cs="Arial" w:hint="eastAsia"/>
          <w:b/>
          <w:sz w:val="22"/>
          <w:szCs w:val="22"/>
          <w:lang w:eastAsia="ko-KR"/>
        </w:rPr>
        <w:t>integrity failure of AIoT NAS message</w:t>
      </w:r>
    </w:p>
    <w:p w14:paraId="06BA196E" w14:textId="7135F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226CD6">
        <w:rPr>
          <w:rFonts w:ascii="Arial" w:hAnsi="Arial" w:cs="Arial"/>
          <w:b/>
          <w:sz w:val="22"/>
          <w:szCs w:val="22"/>
        </w:rPr>
        <w:t>Response to:</w:t>
      </w:r>
      <w:r w:rsidRPr="00226CD6">
        <w:rPr>
          <w:rFonts w:ascii="Arial" w:hAnsi="Arial" w:cs="Arial"/>
          <w:b/>
          <w:bCs/>
          <w:sz w:val="22"/>
          <w:szCs w:val="22"/>
        </w:rPr>
        <w:tab/>
      </w:r>
      <w:r w:rsidR="00D42BE5" w:rsidRPr="00226CD6">
        <w:rPr>
          <w:rFonts w:ascii="Arial" w:hAnsi="Arial" w:cs="Arial"/>
          <w:b/>
          <w:bCs/>
          <w:sz w:val="22"/>
          <w:szCs w:val="22"/>
        </w:rPr>
        <w:t xml:space="preserve">S3-254009 / </w:t>
      </w:r>
      <w:r w:rsidR="00885FD7" w:rsidRPr="00226CD6">
        <w:rPr>
          <w:rFonts w:ascii="Arial" w:hAnsi="Arial" w:cs="Arial" w:hint="eastAsia"/>
          <w:b/>
          <w:bCs/>
          <w:sz w:val="22"/>
          <w:szCs w:val="22"/>
          <w:lang w:eastAsia="ko-KR"/>
        </w:rPr>
        <w:t>R2-250791</w:t>
      </w:r>
      <w:r w:rsidR="00B14F14" w:rsidRPr="00226CD6">
        <w:rPr>
          <w:rFonts w:ascii="Arial" w:hAnsi="Arial" w:cs="Arial"/>
          <w:b/>
          <w:bCs/>
          <w:sz w:val="22"/>
          <w:szCs w:val="22"/>
          <w:lang w:eastAsia="ko-KR"/>
        </w:rPr>
        <w:t>5</w:t>
      </w:r>
    </w:p>
    <w:p w14:paraId="2C6E4D6E" w14:textId="75F9FB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972A50">
        <w:rPr>
          <w:rFonts w:ascii="Arial" w:hAnsi="Arial" w:cs="Arial"/>
          <w:b/>
          <w:bCs/>
          <w:sz w:val="22"/>
          <w:szCs w:val="22"/>
        </w:rPr>
        <w:t>1</w:t>
      </w:r>
      <w:r w:rsidR="00885FD7">
        <w:rPr>
          <w:rFonts w:ascii="Arial" w:hAnsi="Arial" w:cs="Arial" w:hint="eastAsia"/>
          <w:b/>
          <w:bCs/>
          <w:sz w:val="22"/>
          <w:szCs w:val="22"/>
          <w:lang w:eastAsia="ko-KR"/>
        </w:rPr>
        <w:t>9</w:t>
      </w:r>
    </w:p>
    <w:bookmarkEnd w:id="2"/>
    <w:bookmarkEnd w:id="3"/>
    <w:bookmarkEnd w:id="4"/>
    <w:p w14:paraId="1E9D3ED8" w14:textId="6BE09E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6C88" w:rsidRPr="00F96C8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33356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2492">
        <w:rPr>
          <w:rFonts w:ascii="Arial" w:hAnsi="Arial" w:cs="Arial" w:hint="eastAsia"/>
          <w:b/>
          <w:bCs/>
          <w:sz w:val="22"/>
          <w:szCs w:val="22"/>
          <w:lang w:eastAsia="ko-KR"/>
        </w:rPr>
        <w:t>RAN2</w:t>
      </w:r>
    </w:p>
    <w:p w14:paraId="5DC2ED77" w14:textId="44F970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BC3F10">
        <w:rPr>
          <w:rFonts w:ascii="Arial" w:hAnsi="Arial" w:cs="Arial"/>
          <w:b/>
          <w:sz w:val="22"/>
          <w:szCs w:val="22"/>
        </w:rPr>
        <w:t>Cc:</w:t>
      </w:r>
      <w:r w:rsidRPr="00BC3F10">
        <w:rPr>
          <w:rFonts w:ascii="Arial" w:hAnsi="Arial" w:cs="Arial"/>
          <w:b/>
          <w:bCs/>
          <w:sz w:val="22"/>
          <w:szCs w:val="22"/>
        </w:rPr>
        <w:tab/>
      </w:r>
      <w:r w:rsidR="006B0A25" w:rsidRPr="00BC3F10">
        <w:rPr>
          <w:rFonts w:ascii="Arial" w:hAnsi="Arial" w:cs="Arial" w:hint="eastAsia"/>
          <w:b/>
          <w:bCs/>
          <w:sz w:val="22"/>
          <w:szCs w:val="22"/>
          <w:lang w:eastAsia="ko-KR"/>
        </w:rPr>
        <w:t>CT1, SA2,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309528A8" w:rsidR="0029328E" w:rsidRDefault="009A7038" w:rsidP="000F6242">
      <w:r w:rsidRPr="00342828">
        <w:t xml:space="preserve">SA3 would like to thank </w:t>
      </w:r>
      <w:r w:rsidR="006B0A25">
        <w:rPr>
          <w:rFonts w:hint="eastAsia"/>
          <w:lang w:eastAsia="ko-KR"/>
        </w:rPr>
        <w:t>RAN2</w:t>
      </w:r>
      <w:r w:rsidR="00686FE3" w:rsidRPr="00342828">
        <w:t xml:space="preserve"> </w:t>
      </w:r>
      <w:r w:rsidR="006849F3">
        <w:t>for the LS regarding</w:t>
      </w:r>
      <w:r w:rsidRPr="00342828">
        <w:t xml:space="preserve"> </w:t>
      </w:r>
      <w:r w:rsidR="006849F3">
        <w:t xml:space="preserve">the </w:t>
      </w:r>
      <w:r w:rsidR="00513781">
        <w:t>following question:</w:t>
      </w:r>
      <w:r w:rsidR="00FF5477" w:rsidRPr="00342828">
        <w:t xml:space="preserve"> </w:t>
      </w:r>
    </w:p>
    <w:p w14:paraId="672E04C0" w14:textId="115679AA" w:rsidR="005F141F" w:rsidRDefault="005F141F" w:rsidP="005F141F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lang w:eastAsia="zh-CN"/>
        </w:rPr>
      </w:pPr>
      <w:r w:rsidRPr="004D1CD2">
        <w:rPr>
          <w:rFonts w:ascii="Arial" w:hAnsi="Arial" w:cs="Arial"/>
          <w:u w:val="single"/>
          <w:lang w:eastAsia="zh-CN"/>
        </w:rPr>
        <w:t>Question 1</w:t>
      </w:r>
      <w:r w:rsidRPr="004D1CD2">
        <w:rPr>
          <w:rFonts w:ascii="Arial" w:hAnsi="Arial" w:cs="Arial"/>
          <w:lang w:eastAsia="zh-CN"/>
        </w:rPr>
        <w:t xml:space="preserve">: whether, from the security perspective, it </w:t>
      </w:r>
      <w:r w:rsidRPr="004D1CD2">
        <w:rPr>
          <w:rFonts w:ascii="Arial" w:hAnsi="Arial" w:cs="Arial" w:hint="eastAsia"/>
          <w:lang w:eastAsia="zh-CN"/>
        </w:rPr>
        <w:t>is</w:t>
      </w:r>
      <w:r w:rsidRPr="004D1CD2">
        <w:rPr>
          <w:rFonts w:ascii="Arial" w:hAnsi="Arial" w:cs="Arial"/>
          <w:lang w:eastAsia="zh-CN"/>
        </w:rPr>
        <w:t xml:space="preserve"> allowed for the device to send an AS response to the reader for an </w:t>
      </w:r>
      <w:r w:rsidRPr="004D1CD2">
        <w:rPr>
          <w:rFonts w:ascii="Arial" w:hAnsi="Arial" w:cs="Arial" w:hint="eastAsia"/>
          <w:lang w:eastAsia="zh-CN"/>
        </w:rPr>
        <w:t>A-IoT</w:t>
      </w:r>
      <w:r w:rsidRPr="004D1CD2">
        <w:rPr>
          <w:rFonts w:ascii="Arial" w:hAnsi="Arial" w:cs="Arial"/>
          <w:lang w:eastAsia="zh-CN"/>
        </w:rPr>
        <w:t xml:space="preserve"> NAS message whose integrity protection check fails</w:t>
      </w:r>
    </w:p>
    <w:p w14:paraId="52AF5404" w14:textId="48C4C473" w:rsidR="003575C0" w:rsidRDefault="00FD7787" w:rsidP="000F6242">
      <w:r>
        <w:t xml:space="preserve">For </w:t>
      </w:r>
      <w:r w:rsidR="00B4735F">
        <w:t>q</w:t>
      </w:r>
      <w:r>
        <w:t xml:space="preserve">uestion 1, </w:t>
      </w:r>
      <w:r w:rsidR="00AE68A4">
        <w:t xml:space="preserve">SA3 </w:t>
      </w:r>
      <w:r w:rsidR="004C3904">
        <w:t xml:space="preserve">confirms that it is </w:t>
      </w:r>
      <w:r w:rsidR="003842DA">
        <w:t>acceptable</w:t>
      </w:r>
      <w:r w:rsidR="004C3904">
        <w:t xml:space="preserve"> for the device to send </w:t>
      </w:r>
      <w:r w:rsidR="003811F0">
        <w:t xml:space="preserve">the </w:t>
      </w:r>
      <w:r w:rsidR="00CF1559">
        <w:t>existing</w:t>
      </w:r>
      <w:r w:rsidR="004C3904">
        <w:t xml:space="preserve"> AS response </w:t>
      </w:r>
      <w:r w:rsidR="00155E97">
        <w:t xml:space="preserve">to the reader </w:t>
      </w:r>
      <w:r w:rsidR="00155E97" w:rsidRPr="00155E97">
        <w:t xml:space="preserve">for an A-IoT NAS message whose integrity protection check </w:t>
      </w:r>
      <w:r w:rsidR="00A33425">
        <w:t xml:space="preserve">has </w:t>
      </w:r>
      <w:r w:rsidR="00155E97" w:rsidRPr="00155E97">
        <w:t>fail</w:t>
      </w:r>
      <w:r w:rsidR="00A33425">
        <w:t>ed</w:t>
      </w:r>
      <w:r w:rsidR="008162C5">
        <w:t>, i.e.,</w:t>
      </w:r>
      <w:r w:rsidR="00721E1F">
        <w:t xml:space="preserve"> </w:t>
      </w:r>
      <w:r w:rsidR="008162C5">
        <w:t>i</w:t>
      </w:r>
      <w:r w:rsidR="006F2387">
        <w:t xml:space="preserve">ntegrity protection check failure </w:t>
      </w:r>
      <w:r w:rsidR="000D240F">
        <w:t>is</w:t>
      </w:r>
      <w:r w:rsidR="006F2387">
        <w:t xml:space="preserve"> treated </w:t>
      </w:r>
      <w:r w:rsidR="003A335E">
        <w:t>identical to the other failure cases</w:t>
      </w:r>
      <w:r w:rsidR="000D240F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3108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3038">
        <w:rPr>
          <w:rFonts w:ascii="Arial" w:hAnsi="Arial" w:cs="Arial" w:hint="eastAsia"/>
          <w:b/>
          <w:lang w:eastAsia="ko-KR"/>
        </w:rPr>
        <w:t>RAN2</w:t>
      </w:r>
      <w:r w:rsidR="00686FE3">
        <w:rPr>
          <w:rFonts w:ascii="Arial" w:hAnsi="Arial" w:cs="Arial"/>
          <w:b/>
        </w:rPr>
        <w:t xml:space="preserve"> </w:t>
      </w:r>
    </w:p>
    <w:p w14:paraId="066613F7" w14:textId="6815EF3A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9F3038">
        <w:rPr>
          <w:rFonts w:hint="eastAsia"/>
          <w:lang w:eastAsia="ko-KR"/>
        </w:rPr>
        <w:t>RAN2</w:t>
      </w:r>
      <w:r w:rsidR="00686FE3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321878" w14:textId="7B751D6C" w:rsidR="006A661A" w:rsidRPr="00E90B9A" w:rsidRDefault="006A661A" w:rsidP="006A661A">
      <w:pPr>
        <w:rPr>
          <w:lang w:val="sv-SE" w:eastAsia="ko-KR"/>
        </w:rPr>
      </w:pPr>
      <w:r w:rsidRPr="00E90B9A">
        <w:rPr>
          <w:lang w:val="sv-SE"/>
        </w:rPr>
        <w:t>SA3#12</w:t>
      </w:r>
      <w:r w:rsidR="003A3F61">
        <w:rPr>
          <w:rFonts w:hint="eastAsia"/>
          <w:lang w:val="sv-SE" w:eastAsia="ko-KR"/>
        </w:rPr>
        <w:t>6</w:t>
      </w:r>
      <w:r w:rsidRPr="00E90B9A">
        <w:rPr>
          <w:lang w:val="sv-SE"/>
        </w:rPr>
        <w:tab/>
      </w:r>
      <w:r w:rsidR="003A3F61">
        <w:rPr>
          <w:rFonts w:hint="eastAsia"/>
          <w:lang w:val="sv-SE" w:eastAsia="ko-KR"/>
        </w:rPr>
        <w:t>9</w:t>
      </w:r>
      <w:r w:rsidRPr="00E90B9A">
        <w:rPr>
          <w:lang w:val="sv-SE"/>
        </w:rPr>
        <w:t xml:space="preserve"> – 1</w:t>
      </w:r>
      <w:r w:rsidR="003A3F61">
        <w:rPr>
          <w:rFonts w:hint="eastAsia"/>
          <w:lang w:val="sv-SE" w:eastAsia="ko-KR"/>
        </w:rPr>
        <w:t>3</w:t>
      </w:r>
      <w:r w:rsidRPr="00E90B9A">
        <w:rPr>
          <w:lang w:val="sv-SE"/>
        </w:rPr>
        <w:t xml:space="preserve"> </w:t>
      </w:r>
      <w:r w:rsidR="003A3F61">
        <w:rPr>
          <w:rFonts w:hint="eastAsia"/>
          <w:lang w:val="sv-SE" w:eastAsia="ko-KR"/>
        </w:rPr>
        <w:t>February</w:t>
      </w:r>
      <w:r w:rsidRPr="00E90B9A">
        <w:rPr>
          <w:lang w:val="sv-SE"/>
        </w:rPr>
        <w:t xml:space="preserve"> 202</w:t>
      </w:r>
      <w:r w:rsidR="003A3F61">
        <w:rPr>
          <w:rFonts w:hint="eastAsia"/>
          <w:lang w:val="sv-SE" w:eastAsia="ko-KR"/>
        </w:rPr>
        <w:t>6</w:t>
      </w:r>
      <w:r w:rsidRPr="00E90B9A">
        <w:rPr>
          <w:lang w:val="sv-SE"/>
        </w:rPr>
        <w:tab/>
      </w:r>
      <w:r w:rsidRPr="00E90B9A">
        <w:rPr>
          <w:lang w:val="sv-SE"/>
        </w:rPr>
        <w:tab/>
        <w:t>Go</w:t>
      </w:r>
      <w:r w:rsidR="003A3F61">
        <w:rPr>
          <w:rFonts w:hint="eastAsia"/>
          <w:lang w:val="sv-SE" w:eastAsia="ko-KR"/>
        </w:rPr>
        <w:t>a (India)</w:t>
      </w:r>
    </w:p>
    <w:p w14:paraId="48E17B4D" w14:textId="76897000" w:rsidR="006A661A" w:rsidRPr="00E90B9A" w:rsidRDefault="006A661A" w:rsidP="006A661A">
      <w:pPr>
        <w:rPr>
          <w:lang w:val="sv-SE" w:eastAsia="ko-KR"/>
        </w:rPr>
      </w:pPr>
      <w:r w:rsidRPr="00E90B9A">
        <w:rPr>
          <w:lang w:val="sv-SE"/>
        </w:rPr>
        <w:t>SA3#12</w:t>
      </w:r>
      <w:r w:rsidR="003A3F61">
        <w:rPr>
          <w:rFonts w:hint="eastAsia"/>
          <w:lang w:val="sv-SE" w:eastAsia="ko-KR"/>
        </w:rPr>
        <w:t>7</w:t>
      </w:r>
      <w:r w:rsidRPr="00E90B9A">
        <w:rPr>
          <w:lang w:val="sv-SE"/>
        </w:rPr>
        <w:tab/>
        <w:t>1</w:t>
      </w:r>
      <w:r w:rsidR="003A3F61">
        <w:rPr>
          <w:rFonts w:hint="eastAsia"/>
          <w:lang w:val="sv-SE" w:eastAsia="ko-KR"/>
        </w:rPr>
        <w:t>3</w:t>
      </w:r>
      <w:r w:rsidRPr="00E90B9A">
        <w:rPr>
          <w:lang w:val="sv-SE"/>
        </w:rPr>
        <w:t xml:space="preserve"> - </w:t>
      </w:r>
      <w:r w:rsidR="003A3F61">
        <w:rPr>
          <w:rFonts w:hint="eastAsia"/>
          <w:lang w:val="sv-SE" w:eastAsia="ko-KR"/>
        </w:rPr>
        <w:t>17</w:t>
      </w:r>
      <w:r w:rsidRPr="00E90B9A">
        <w:rPr>
          <w:lang w:val="sv-SE"/>
        </w:rPr>
        <w:t xml:space="preserve"> </w:t>
      </w:r>
      <w:r w:rsidR="003A3F61">
        <w:rPr>
          <w:rFonts w:hint="eastAsia"/>
          <w:lang w:val="sv-SE" w:eastAsia="ko-KR"/>
        </w:rPr>
        <w:t>April</w:t>
      </w:r>
      <w:r w:rsidRPr="00E90B9A">
        <w:rPr>
          <w:lang w:val="sv-SE"/>
        </w:rPr>
        <w:t xml:space="preserve"> 202</w:t>
      </w:r>
      <w:r w:rsidR="003A3F61">
        <w:rPr>
          <w:rFonts w:hint="eastAsia"/>
          <w:lang w:val="sv-SE" w:eastAsia="ko-KR"/>
        </w:rPr>
        <w:t>6</w:t>
      </w:r>
      <w:r w:rsidRPr="00E90B9A">
        <w:rPr>
          <w:lang w:val="sv-SE"/>
        </w:rPr>
        <w:tab/>
      </w:r>
      <w:r w:rsidRPr="00E90B9A">
        <w:rPr>
          <w:lang w:val="sv-SE"/>
        </w:rPr>
        <w:tab/>
      </w:r>
      <w:r w:rsidR="003A3F61">
        <w:rPr>
          <w:rFonts w:hint="eastAsia"/>
          <w:lang w:val="sv-SE" w:eastAsia="ko-KR"/>
        </w:rPr>
        <w:t>Malta</w:t>
      </w:r>
    </w:p>
    <w:p w14:paraId="054FEDCB" w14:textId="50B3DA76" w:rsidR="006052AD" w:rsidRPr="00E90B9A" w:rsidRDefault="006052AD" w:rsidP="002F1940">
      <w:pPr>
        <w:rPr>
          <w:lang w:val="sv-SE"/>
        </w:rPr>
      </w:pPr>
    </w:p>
    <w:sectPr w:rsidR="006052AD" w:rsidRPr="00E90B9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90F2C" w14:textId="77777777" w:rsidR="00A27C0B" w:rsidRDefault="00A27C0B">
      <w:pPr>
        <w:spacing w:after="0"/>
      </w:pPr>
      <w:r>
        <w:separator/>
      </w:r>
    </w:p>
  </w:endnote>
  <w:endnote w:type="continuationSeparator" w:id="0">
    <w:p w14:paraId="5AAE6BB2" w14:textId="77777777" w:rsidR="00A27C0B" w:rsidRDefault="00A27C0B">
      <w:pPr>
        <w:spacing w:after="0"/>
      </w:pPr>
      <w:r>
        <w:continuationSeparator/>
      </w:r>
    </w:p>
  </w:endnote>
  <w:endnote w:type="continuationNotice" w:id="1">
    <w:p w14:paraId="23F4B02A" w14:textId="77777777" w:rsidR="00A27C0B" w:rsidRDefault="00A27C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44B24" w14:textId="77777777" w:rsidR="00A27C0B" w:rsidRDefault="00A27C0B">
      <w:pPr>
        <w:spacing w:after="0"/>
      </w:pPr>
      <w:r>
        <w:separator/>
      </w:r>
    </w:p>
  </w:footnote>
  <w:footnote w:type="continuationSeparator" w:id="0">
    <w:p w14:paraId="4A95B8A6" w14:textId="77777777" w:rsidR="00A27C0B" w:rsidRDefault="00A27C0B">
      <w:pPr>
        <w:spacing w:after="0"/>
      </w:pPr>
      <w:r>
        <w:continuationSeparator/>
      </w:r>
    </w:p>
  </w:footnote>
  <w:footnote w:type="continuationNotice" w:id="1">
    <w:p w14:paraId="72B9DC3F" w14:textId="77777777" w:rsidR="00A27C0B" w:rsidRDefault="00A27C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68E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1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10"/>
  </w:num>
  <w:num w:numId="9" w16cid:durableId="1819150651">
    <w:abstractNumId w:val="6"/>
  </w:num>
  <w:num w:numId="10" w16cid:durableId="783110198">
    <w:abstractNumId w:val="5"/>
  </w:num>
  <w:num w:numId="11" w16cid:durableId="1321613042">
    <w:abstractNumId w:val="9"/>
  </w:num>
  <w:num w:numId="12" w16cid:durableId="551355547">
    <w:abstractNumId w:val="12"/>
  </w:num>
  <w:num w:numId="13" w16cid:durableId="15436672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23D"/>
    <w:rsid w:val="00003CE6"/>
    <w:rsid w:val="000105EF"/>
    <w:rsid w:val="00011CA5"/>
    <w:rsid w:val="00012C02"/>
    <w:rsid w:val="00017F23"/>
    <w:rsid w:val="00022E2C"/>
    <w:rsid w:val="000318AF"/>
    <w:rsid w:val="00044FE1"/>
    <w:rsid w:val="00056A68"/>
    <w:rsid w:val="00073474"/>
    <w:rsid w:val="0007426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C2B05"/>
    <w:rsid w:val="000C76DF"/>
    <w:rsid w:val="000D0DD2"/>
    <w:rsid w:val="000D0E7A"/>
    <w:rsid w:val="000D240F"/>
    <w:rsid w:val="000D360E"/>
    <w:rsid w:val="000D4B50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43BFF"/>
    <w:rsid w:val="00155465"/>
    <w:rsid w:val="00155E97"/>
    <w:rsid w:val="001566F9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B3A86"/>
    <w:rsid w:val="001B763F"/>
    <w:rsid w:val="001C2C94"/>
    <w:rsid w:val="001C5532"/>
    <w:rsid w:val="001D20B9"/>
    <w:rsid w:val="001D291E"/>
    <w:rsid w:val="001D31E5"/>
    <w:rsid w:val="001E1F35"/>
    <w:rsid w:val="001E2871"/>
    <w:rsid w:val="001E3879"/>
    <w:rsid w:val="001E79B3"/>
    <w:rsid w:val="001E7C71"/>
    <w:rsid w:val="001F23E8"/>
    <w:rsid w:val="001F7D10"/>
    <w:rsid w:val="001F7EFA"/>
    <w:rsid w:val="00200BFE"/>
    <w:rsid w:val="002039FA"/>
    <w:rsid w:val="00204361"/>
    <w:rsid w:val="00206AEC"/>
    <w:rsid w:val="00207C7D"/>
    <w:rsid w:val="002175BD"/>
    <w:rsid w:val="00220060"/>
    <w:rsid w:val="00226381"/>
    <w:rsid w:val="00226CD6"/>
    <w:rsid w:val="00227231"/>
    <w:rsid w:val="00237602"/>
    <w:rsid w:val="002473B2"/>
    <w:rsid w:val="00250C04"/>
    <w:rsid w:val="0025570F"/>
    <w:rsid w:val="00257AE5"/>
    <w:rsid w:val="00257F75"/>
    <w:rsid w:val="00266033"/>
    <w:rsid w:val="00282D9C"/>
    <w:rsid w:val="00282FE8"/>
    <w:rsid w:val="00283EF0"/>
    <w:rsid w:val="002869FE"/>
    <w:rsid w:val="0029328E"/>
    <w:rsid w:val="002A6636"/>
    <w:rsid w:val="002B06E9"/>
    <w:rsid w:val="002B60CB"/>
    <w:rsid w:val="002B7B8B"/>
    <w:rsid w:val="002C2389"/>
    <w:rsid w:val="002C3B4C"/>
    <w:rsid w:val="002D1773"/>
    <w:rsid w:val="002D3099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575C0"/>
    <w:rsid w:val="003608D1"/>
    <w:rsid w:val="0036363F"/>
    <w:rsid w:val="00366A41"/>
    <w:rsid w:val="00372BC0"/>
    <w:rsid w:val="0037478D"/>
    <w:rsid w:val="00377862"/>
    <w:rsid w:val="00380266"/>
    <w:rsid w:val="003811F0"/>
    <w:rsid w:val="00383545"/>
    <w:rsid w:val="003842DA"/>
    <w:rsid w:val="003A335E"/>
    <w:rsid w:val="003A3F61"/>
    <w:rsid w:val="003A4D43"/>
    <w:rsid w:val="003A6239"/>
    <w:rsid w:val="003B0E75"/>
    <w:rsid w:val="003B615D"/>
    <w:rsid w:val="003C06D2"/>
    <w:rsid w:val="003C2E4F"/>
    <w:rsid w:val="003C759A"/>
    <w:rsid w:val="003D2127"/>
    <w:rsid w:val="003D342A"/>
    <w:rsid w:val="003D74D8"/>
    <w:rsid w:val="003F2A49"/>
    <w:rsid w:val="003F5E20"/>
    <w:rsid w:val="00405CC0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C3904"/>
    <w:rsid w:val="004E0977"/>
    <w:rsid w:val="004E3939"/>
    <w:rsid w:val="004F2AA4"/>
    <w:rsid w:val="005009E0"/>
    <w:rsid w:val="0050650C"/>
    <w:rsid w:val="005068A8"/>
    <w:rsid w:val="00506E5A"/>
    <w:rsid w:val="00511335"/>
    <w:rsid w:val="00513781"/>
    <w:rsid w:val="00515B85"/>
    <w:rsid w:val="00526DDD"/>
    <w:rsid w:val="00530E26"/>
    <w:rsid w:val="00540946"/>
    <w:rsid w:val="00540D8C"/>
    <w:rsid w:val="00542241"/>
    <w:rsid w:val="005704BB"/>
    <w:rsid w:val="00571290"/>
    <w:rsid w:val="00587107"/>
    <w:rsid w:val="00595CE5"/>
    <w:rsid w:val="005A21EE"/>
    <w:rsid w:val="005B6433"/>
    <w:rsid w:val="005C34DC"/>
    <w:rsid w:val="005C7A63"/>
    <w:rsid w:val="005E162E"/>
    <w:rsid w:val="005E1EC7"/>
    <w:rsid w:val="005E31EF"/>
    <w:rsid w:val="005E36D4"/>
    <w:rsid w:val="005F141F"/>
    <w:rsid w:val="005F5F6E"/>
    <w:rsid w:val="006052AD"/>
    <w:rsid w:val="00620AAA"/>
    <w:rsid w:val="00623637"/>
    <w:rsid w:val="00631BFC"/>
    <w:rsid w:val="006323E4"/>
    <w:rsid w:val="00633AFE"/>
    <w:rsid w:val="00640C77"/>
    <w:rsid w:val="006413AA"/>
    <w:rsid w:val="006456C0"/>
    <w:rsid w:val="0065145E"/>
    <w:rsid w:val="0065337B"/>
    <w:rsid w:val="00664F56"/>
    <w:rsid w:val="00681F1F"/>
    <w:rsid w:val="006849F3"/>
    <w:rsid w:val="00684B63"/>
    <w:rsid w:val="00686FE3"/>
    <w:rsid w:val="006877EA"/>
    <w:rsid w:val="00692B18"/>
    <w:rsid w:val="0069386E"/>
    <w:rsid w:val="00696006"/>
    <w:rsid w:val="006A661A"/>
    <w:rsid w:val="006B0A25"/>
    <w:rsid w:val="006B6C3C"/>
    <w:rsid w:val="006C0B8D"/>
    <w:rsid w:val="006C54C4"/>
    <w:rsid w:val="006D38DB"/>
    <w:rsid w:val="006D41EB"/>
    <w:rsid w:val="006F0BA3"/>
    <w:rsid w:val="006F0F6F"/>
    <w:rsid w:val="006F2387"/>
    <w:rsid w:val="0071094A"/>
    <w:rsid w:val="00710BDC"/>
    <w:rsid w:val="00713E4F"/>
    <w:rsid w:val="0071642B"/>
    <w:rsid w:val="00720FA6"/>
    <w:rsid w:val="00721E1F"/>
    <w:rsid w:val="007301E0"/>
    <w:rsid w:val="00734390"/>
    <w:rsid w:val="00734F66"/>
    <w:rsid w:val="00735856"/>
    <w:rsid w:val="0073766B"/>
    <w:rsid w:val="00737F3B"/>
    <w:rsid w:val="007505D7"/>
    <w:rsid w:val="0075275C"/>
    <w:rsid w:val="00757E0D"/>
    <w:rsid w:val="007648E0"/>
    <w:rsid w:val="00791050"/>
    <w:rsid w:val="007A4220"/>
    <w:rsid w:val="007A718F"/>
    <w:rsid w:val="007C047C"/>
    <w:rsid w:val="007C5A0D"/>
    <w:rsid w:val="007C5B3A"/>
    <w:rsid w:val="007C6FD7"/>
    <w:rsid w:val="007C7DC1"/>
    <w:rsid w:val="007D23A0"/>
    <w:rsid w:val="007E0650"/>
    <w:rsid w:val="007E2492"/>
    <w:rsid w:val="007F0EFC"/>
    <w:rsid w:val="007F4F92"/>
    <w:rsid w:val="00804075"/>
    <w:rsid w:val="0080452A"/>
    <w:rsid w:val="008112E9"/>
    <w:rsid w:val="00812654"/>
    <w:rsid w:val="008162C5"/>
    <w:rsid w:val="00820A70"/>
    <w:rsid w:val="00830B5F"/>
    <w:rsid w:val="00847541"/>
    <w:rsid w:val="00853EFD"/>
    <w:rsid w:val="00855753"/>
    <w:rsid w:val="00863227"/>
    <w:rsid w:val="00871D76"/>
    <w:rsid w:val="008758B0"/>
    <w:rsid w:val="00885FD7"/>
    <w:rsid w:val="00886F72"/>
    <w:rsid w:val="008908BA"/>
    <w:rsid w:val="00891EC4"/>
    <w:rsid w:val="00897959"/>
    <w:rsid w:val="008A1EC3"/>
    <w:rsid w:val="008A2265"/>
    <w:rsid w:val="008A44AA"/>
    <w:rsid w:val="008A66DE"/>
    <w:rsid w:val="008B23E6"/>
    <w:rsid w:val="008B5C63"/>
    <w:rsid w:val="008D28D0"/>
    <w:rsid w:val="008D772F"/>
    <w:rsid w:val="008F0AC6"/>
    <w:rsid w:val="008F1546"/>
    <w:rsid w:val="008F6C74"/>
    <w:rsid w:val="008F725E"/>
    <w:rsid w:val="009071AE"/>
    <w:rsid w:val="00911C05"/>
    <w:rsid w:val="00912DAB"/>
    <w:rsid w:val="00914CD1"/>
    <w:rsid w:val="0091581C"/>
    <w:rsid w:val="00922F9C"/>
    <w:rsid w:val="009264CD"/>
    <w:rsid w:val="00937846"/>
    <w:rsid w:val="009410B6"/>
    <w:rsid w:val="009419D9"/>
    <w:rsid w:val="0094506A"/>
    <w:rsid w:val="00947EFB"/>
    <w:rsid w:val="00955842"/>
    <w:rsid w:val="009603F6"/>
    <w:rsid w:val="00963922"/>
    <w:rsid w:val="00972A50"/>
    <w:rsid w:val="00974738"/>
    <w:rsid w:val="00975BDE"/>
    <w:rsid w:val="00980090"/>
    <w:rsid w:val="00980A73"/>
    <w:rsid w:val="009858CA"/>
    <w:rsid w:val="0099119B"/>
    <w:rsid w:val="00992EBA"/>
    <w:rsid w:val="009963AC"/>
    <w:rsid w:val="0099764C"/>
    <w:rsid w:val="009A00F8"/>
    <w:rsid w:val="009A2F06"/>
    <w:rsid w:val="009A3FBB"/>
    <w:rsid w:val="009A7038"/>
    <w:rsid w:val="009B126B"/>
    <w:rsid w:val="009B147B"/>
    <w:rsid w:val="009B3FAF"/>
    <w:rsid w:val="009C01E1"/>
    <w:rsid w:val="009D240E"/>
    <w:rsid w:val="009D7C9B"/>
    <w:rsid w:val="009E0B14"/>
    <w:rsid w:val="009F3038"/>
    <w:rsid w:val="009F3E64"/>
    <w:rsid w:val="009F3F94"/>
    <w:rsid w:val="009F41A9"/>
    <w:rsid w:val="00A17283"/>
    <w:rsid w:val="00A217D4"/>
    <w:rsid w:val="00A243F4"/>
    <w:rsid w:val="00A26521"/>
    <w:rsid w:val="00A278F6"/>
    <w:rsid w:val="00A27C0B"/>
    <w:rsid w:val="00A309F6"/>
    <w:rsid w:val="00A33425"/>
    <w:rsid w:val="00A41A49"/>
    <w:rsid w:val="00A44126"/>
    <w:rsid w:val="00A455B0"/>
    <w:rsid w:val="00A51720"/>
    <w:rsid w:val="00A57D88"/>
    <w:rsid w:val="00A60522"/>
    <w:rsid w:val="00A70448"/>
    <w:rsid w:val="00A75633"/>
    <w:rsid w:val="00A7626B"/>
    <w:rsid w:val="00A80D92"/>
    <w:rsid w:val="00A80F76"/>
    <w:rsid w:val="00A870C9"/>
    <w:rsid w:val="00A87FDB"/>
    <w:rsid w:val="00A90597"/>
    <w:rsid w:val="00A975D3"/>
    <w:rsid w:val="00AA160E"/>
    <w:rsid w:val="00AA2EC9"/>
    <w:rsid w:val="00AA37DF"/>
    <w:rsid w:val="00AA4FF3"/>
    <w:rsid w:val="00AC4083"/>
    <w:rsid w:val="00AC5B0F"/>
    <w:rsid w:val="00AC756F"/>
    <w:rsid w:val="00AE0170"/>
    <w:rsid w:val="00AE1B3E"/>
    <w:rsid w:val="00AE5214"/>
    <w:rsid w:val="00AE68A4"/>
    <w:rsid w:val="00AF4345"/>
    <w:rsid w:val="00AF5CAD"/>
    <w:rsid w:val="00AF689F"/>
    <w:rsid w:val="00B03F84"/>
    <w:rsid w:val="00B14F14"/>
    <w:rsid w:val="00B2667D"/>
    <w:rsid w:val="00B27B7A"/>
    <w:rsid w:val="00B30DC6"/>
    <w:rsid w:val="00B35644"/>
    <w:rsid w:val="00B4735F"/>
    <w:rsid w:val="00B535D9"/>
    <w:rsid w:val="00B6163E"/>
    <w:rsid w:val="00B64A17"/>
    <w:rsid w:val="00B70167"/>
    <w:rsid w:val="00B976B6"/>
    <w:rsid w:val="00B97703"/>
    <w:rsid w:val="00B978DF"/>
    <w:rsid w:val="00BA3B50"/>
    <w:rsid w:val="00BA3D66"/>
    <w:rsid w:val="00BB51AC"/>
    <w:rsid w:val="00BB59B9"/>
    <w:rsid w:val="00BC1534"/>
    <w:rsid w:val="00BC3F10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C01A0D"/>
    <w:rsid w:val="00C04BFC"/>
    <w:rsid w:val="00C071BC"/>
    <w:rsid w:val="00C11377"/>
    <w:rsid w:val="00C134C1"/>
    <w:rsid w:val="00C17229"/>
    <w:rsid w:val="00C17879"/>
    <w:rsid w:val="00C21E50"/>
    <w:rsid w:val="00C22589"/>
    <w:rsid w:val="00C33094"/>
    <w:rsid w:val="00C4348F"/>
    <w:rsid w:val="00C467E2"/>
    <w:rsid w:val="00C50D95"/>
    <w:rsid w:val="00C51F93"/>
    <w:rsid w:val="00C623D5"/>
    <w:rsid w:val="00C664B6"/>
    <w:rsid w:val="00C80BE4"/>
    <w:rsid w:val="00C94656"/>
    <w:rsid w:val="00C9632D"/>
    <w:rsid w:val="00CA2F81"/>
    <w:rsid w:val="00CB2B16"/>
    <w:rsid w:val="00CB379B"/>
    <w:rsid w:val="00CB5FE2"/>
    <w:rsid w:val="00CB607B"/>
    <w:rsid w:val="00CC03D5"/>
    <w:rsid w:val="00CC0DE8"/>
    <w:rsid w:val="00CC6919"/>
    <w:rsid w:val="00CE1A77"/>
    <w:rsid w:val="00CF1559"/>
    <w:rsid w:val="00CF3BE9"/>
    <w:rsid w:val="00CF6087"/>
    <w:rsid w:val="00D14BB6"/>
    <w:rsid w:val="00D15A50"/>
    <w:rsid w:val="00D17C42"/>
    <w:rsid w:val="00D25C5F"/>
    <w:rsid w:val="00D27B69"/>
    <w:rsid w:val="00D304AD"/>
    <w:rsid w:val="00D33624"/>
    <w:rsid w:val="00D37DD9"/>
    <w:rsid w:val="00D40185"/>
    <w:rsid w:val="00D41BBE"/>
    <w:rsid w:val="00D42BE5"/>
    <w:rsid w:val="00D520A1"/>
    <w:rsid w:val="00D53789"/>
    <w:rsid w:val="00D568B2"/>
    <w:rsid w:val="00D60D42"/>
    <w:rsid w:val="00D61A8B"/>
    <w:rsid w:val="00D64CC4"/>
    <w:rsid w:val="00D650E2"/>
    <w:rsid w:val="00D746A8"/>
    <w:rsid w:val="00D77057"/>
    <w:rsid w:val="00D9495B"/>
    <w:rsid w:val="00D97914"/>
    <w:rsid w:val="00DB1E79"/>
    <w:rsid w:val="00DB64D7"/>
    <w:rsid w:val="00DC167B"/>
    <w:rsid w:val="00DD13C9"/>
    <w:rsid w:val="00DD65E3"/>
    <w:rsid w:val="00DD7EFF"/>
    <w:rsid w:val="00DE0FD3"/>
    <w:rsid w:val="00DE676C"/>
    <w:rsid w:val="00DF4E9E"/>
    <w:rsid w:val="00E003DF"/>
    <w:rsid w:val="00E01A45"/>
    <w:rsid w:val="00E15FBA"/>
    <w:rsid w:val="00E21963"/>
    <w:rsid w:val="00E2241D"/>
    <w:rsid w:val="00E30086"/>
    <w:rsid w:val="00E32186"/>
    <w:rsid w:val="00E351D9"/>
    <w:rsid w:val="00E44527"/>
    <w:rsid w:val="00E5216C"/>
    <w:rsid w:val="00E54A8C"/>
    <w:rsid w:val="00E57FC6"/>
    <w:rsid w:val="00E6064F"/>
    <w:rsid w:val="00E63445"/>
    <w:rsid w:val="00E636C8"/>
    <w:rsid w:val="00E7105B"/>
    <w:rsid w:val="00E8344B"/>
    <w:rsid w:val="00E90B9A"/>
    <w:rsid w:val="00E92B23"/>
    <w:rsid w:val="00EA4059"/>
    <w:rsid w:val="00EA5DE4"/>
    <w:rsid w:val="00EB3A66"/>
    <w:rsid w:val="00EB4FEF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452C6"/>
    <w:rsid w:val="00F511B3"/>
    <w:rsid w:val="00F5185B"/>
    <w:rsid w:val="00F534F0"/>
    <w:rsid w:val="00F538C8"/>
    <w:rsid w:val="00F663E6"/>
    <w:rsid w:val="00F667CF"/>
    <w:rsid w:val="00F75F78"/>
    <w:rsid w:val="00F803BE"/>
    <w:rsid w:val="00F81438"/>
    <w:rsid w:val="00F81BA1"/>
    <w:rsid w:val="00F96C88"/>
    <w:rsid w:val="00FA1111"/>
    <w:rsid w:val="00FA16FE"/>
    <w:rsid w:val="00FB2E7B"/>
    <w:rsid w:val="00FB330F"/>
    <w:rsid w:val="00FB753E"/>
    <w:rsid w:val="00FB7873"/>
    <w:rsid w:val="00FC5C8F"/>
    <w:rsid w:val="00FC78E6"/>
    <w:rsid w:val="00FD1766"/>
    <w:rsid w:val="00FD7787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F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2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191</Words>
  <Characters>994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Qualcomm-2</cp:lastModifiedBy>
  <cp:revision>3</cp:revision>
  <cp:lastPrinted>2002-04-23T07:10:00Z</cp:lastPrinted>
  <dcterms:created xsi:type="dcterms:W3CDTF">2025-11-10T13:38:00Z</dcterms:created>
  <dcterms:modified xsi:type="dcterms:W3CDTF">2025-11-10T13:39:00Z</dcterms:modified>
</cp:coreProperties>
</file>